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DCD" w:rsidRDefault="00FA6DCD" w:rsidP="002B4D34">
      <w:pPr>
        <w:pStyle w:val="Standard"/>
        <w:spacing w:before="113"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Директору МОУ «Средняя школа-</w:t>
      </w:r>
    </w:p>
    <w:p w:rsidR="00FA6DCD" w:rsidRDefault="00FA6DCD" w:rsidP="00DF1853">
      <w:pPr>
        <w:pStyle w:val="Standard"/>
        <w:spacing w:before="113"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детский сад</w:t>
      </w:r>
      <w:r w:rsidRPr="00DF1853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7им. М. Октябрьской» </w:t>
      </w:r>
    </w:p>
    <w:p w:rsidR="00FA6DCD" w:rsidRPr="00DF1853" w:rsidRDefault="00FA6DCD" w:rsidP="00DF1853">
      <w:pPr>
        <w:pStyle w:val="Standard"/>
        <w:spacing w:before="113"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Л.С. Добренькой</w:t>
      </w:r>
    </w:p>
    <w:p w:rsidR="00FA6DCD" w:rsidRDefault="00FA6DCD" w:rsidP="00DF1853">
      <w:pPr>
        <w:pStyle w:val="Standard"/>
        <w:spacing w:before="113"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DF1853">
        <w:rPr>
          <w:rFonts w:ascii="Times New Roman" w:hAnsi="Times New Roman" w:cs="Times New Roman"/>
          <w:sz w:val="28"/>
          <w:szCs w:val="28"/>
        </w:rPr>
        <w:t>от____________________________</w:t>
      </w:r>
    </w:p>
    <w:p w:rsidR="00FA6DCD" w:rsidRPr="00DF1853" w:rsidRDefault="00FA6DCD" w:rsidP="00DF1853">
      <w:pPr>
        <w:pStyle w:val="Standard"/>
        <w:spacing w:before="113"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____________________________</w:t>
      </w:r>
    </w:p>
    <w:p w:rsidR="00FA6DCD" w:rsidRPr="00DF1853" w:rsidRDefault="00FA6DCD" w:rsidP="00DF1853">
      <w:pPr>
        <w:pStyle w:val="Standard"/>
        <w:spacing w:before="113"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F1853">
        <w:rPr>
          <w:rFonts w:ascii="Times New Roman" w:hAnsi="Times New Roman" w:cs="Times New Roman"/>
          <w:sz w:val="24"/>
          <w:szCs w:val="24"/>
        </w:rPr>
        <w:t>(ФИО родителя, законного представителя)</w:t>
      </w:r>
    </w:p>
    <w:p w:rsidR="00FA6DCD" w:rsidRPr="00DF1853" w:rsidRDefault="00FA6DCD" w:rsidP="00DF1853">
      <w:pPr>
        <w:pStyle w:val="Standard"/>
        <w:spacing w:before="113"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Pr="00DF1853">
        <w:rPr>
          <w:rFonts w:ascii="Times New Roman" w:hAnsi="Times New Roman" w:cs="Times New Roman"/>
          <w:sz w:val="28"/>
          <w:szCs w:val="28"/>
        </w:rPr>
        <w:t>проживающей(-его) по адресу:</w:t>
      </w:r>
    </w:p>
    <w:p w:rsidR="00FA6DCD" w:rsidRPr="00DF1853" w:rsidRDefault="00FA6DCD" w:rsidP="00DF1853">
      <w:pPr>
        <w:pStyle w:val="Standard"/>
        <w:spacing w:before="113"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Pr="00DF1853">
        <w:rPr>
          <w:rFonts w:ascii="Times New Roman" w:hAnsi="Times New Roman" w:cs="Times New Roman"/>
          <w:sz w:val="28"/>
          <w:szCs w:val="28"/>
        </w:rPr>
        <w:t>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FA6DCD" w:rsidRPr="00DF1853" w:rsidRDefault="00FA6DCD" w:rsidP="00DF1853">
      <w:pPr>
        <w:pStyle w:val="Standard"/>
        <w:spacing w:before="113"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____________________________                                                              </w:t>
      </w:r>
    </w:p>
    <w:p w:rsidR="00FA6DCD" w:rsidRDefault="00FA6DCD" w:rsidP="00DF1853">
      <w:pPr>
        <w:pStyle w:val="Standard"/>
        <w:spacing w:before="113"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Pr="00DF1853">
        <w:rPr>
          <w:rFonts w:ascii="Times New Roman" w:hAnsi="Times New Roman" w:cs="Times New Roman"/>
          <w:sz w:val="28"/>
          <w:szCs w:val="28"/>
        </w:rPr>
        <w:t>тел.:________________________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FA6DCD" w:rsidRDefault="00FA6DCD" w:rsidP="00DF1853">
      <w:pPr>
        <w:pStyle w:val="Standard"/>
        <w:spacing w:before="113"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6DCD" w:rsidRPr="00DF1853" w:rsidRDefault="00FA6DCD" w:rsidP="00DF1853">
      <w:pPr>
        <w:pStyle w:val="Standard"/>
        <w:spacing w:before="113"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A6DCD" w:rsidRPr="00DF1853" w:rsidRDefault="00FA6DCD" w:rsidP="00DF1853">
      <w:pPr>
        <w:pStyle w:val="Standard"/>
        <w:spacing w:before="113"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F1853">
        <w:rPr>
          <w:rFonts w:ascii="Times New Roman" w:hAnsi="Times New Roman" w:cs="Times New Roman"/>
          <w:sz w:val="28"/>
          <w:szCs w:val="28"/>
        </w:rPr>
        <w:t>Заявление</w:t>
      </w:r>
    </w:p>
    <w:p w:rsidR="00FA6DCD" w:rsidRPr="00DF1853" w:rsidRDefault="00FA6DCD" w:rsidP="002B4D34">
      <w:pPr>
        <w:pStyle w:val="Standard"/>
        <w:spacing w:before="113"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1853">
        <w:rPr>
          <w:rFonts w:ascii="Times New Roman" w:hAnsi="Times New Roman" w:cs="Times New Roman"/>
          <w:sz w:val="28"/>
          <w:szCs w:val="28"/>
        </w:rPr>
        <w:t>Прошу Вас организовать индивидуальное обучение на дому  для моего сына (дочери) 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</w:t>
      </w:r>
      <w:r w:rsidRPr="00DF185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об</w:t>
      </w:r>
      <w:r w:rsidRPr="00DF1853">
        <w:rPr>
          <w:rFonts w:ascii="Times New Roman" w:hAnsi="Times New Roman" w:cs="Times New Roman"/>
          <w:sz w:val="28"/>
          <w:szCs w:val="28"/>
        </w:rPr>
        <w:t>уча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DF1853">
        <w:rPr>
          <w:rFonts w:ascii="Times New Roman" w:hAnsi="Times New Roman" w:cs="Times New Roman"/>
          <w:sz w:val="28"/>
          <w:szCs w:val="28"/>
        </w:rPr>
        <w:t>щегося (-ейся)_______ класса в период с «____» ________________ 20___ г. по «____» ________________ 20___ г. в соответствии с пунктом 3 статьи 34 Федерального закона Российской Федерации от 29 декабря 2012 года № 273-ФЗ «Об образовании в Российской Федерации»</w:t>
      </w:r>
      <w:r>
        <w:rPr>
          <w:rFonts w:ascii="Times New Roman" w:hAnsi="Times New Roman" w:cs="Times New Roman"/>
          <w:sz w:val="28"/>
          <w:szCs w:val="28"/>
        </w:rPr>
        <w:t xml:space="preserve"> по адаптированной общеобразовательной программе на основании рекомендации ПМПК</w:t>
      </w:r>
      <w:r w:rsidRPr="00DF1853">
        <w:rPr>
          <w:rFonts w:ascii="Times New Roman" w:hAnsi="Times New Roman" w:cs="Times New Roman"/>
          <w:sz w:val="28"/>
          <w:szCs w:val="28"/>
        </w:rPr>
        <w:t>.</w:t>
      </w:r>
    </w:p>
    <w:p w:rsidR="00FA6DCD" w:rsidRPr="00DF1853" w:rsidRDefault="00FA6DCD" w:rsidP="002B4D34">
      <w:pPr>
        <w:pStyle w:val="Standard"/>
        <w:spacing w:before="113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1853">
        <w:rPr>
          <w:rFonts w:ascii="Times New Roman" w:hAnsi="Times New Roman" w:cs="Times New Roman"/>
          <w:sz w:val="28"/>
          <w:szCs w:val="28"/>
        </w:rPr>
        <w:t>Основание: медицинская справка</w:t>
      </w:r>
      <w:r>
        <w:rPr>
          <w:rFonts w:ascii="Times New Roman" w:hAnsi="Times New Roman" w:cs="Times New Roman"/>
          <w:sz w:val="28"/>
          <w:szCs w:val="28"/>
        </w:rPr>
        <w:t xml:space="preserve"> №______________</w:t>
      </w:r>
      <w:r w:rsidRPr="00DF1853">
        <w:rPr>
          <w:rFonts w:ascii="Times New Roman" w:hAnsi="Times New Roman" w:cs="Times New Roman"/>
          <w:sz w:val="28"/>
          <w:szCs w:val="28"/>
        </w:rPr>
        <w:t>, выданная: 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  <w:r w:rsidRPr="00DF18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DF1853">
        <w:rPr>
          <w:rFonts w:ascii="Times New Roman" w:hAnsi="Times New Roman" w:cs="Times New Roman"/>
          <w:sz w:val="24"/>
          <w:szCs w:val="24"/>
        </w:rPr>
        <w:t>(название медицинского учреждения, дата выдачи)</w:t>
      </w:r>
    </w:p>
    <w:p w:rsidR="00FA6DCD" w:rsidRDefault="00FA6DCD" w:rsidP="002B4D34">
      <w:pPr>
        <w:pStyle w:val="Standard"/>
        <w:spacing w:before="113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1853">
        <w:rPr>
          <w:rFonts w:ascii="Times New Roman" w:hAnsi="Times New Roman" w:cs="Times New Roman"/>
          <w:sz w:val="28"/>
          <w:szCs w:val="28"/>
        </w:rPr>
        <w:t xml:space="preserve">С лицензией на осуществление образовательной деятельности, свидетельством о государственной аккредитации, Уставом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DF1853">
        <w:rPr>
          <w:rFonts w:ascii="Times New Roman" w:hAnsi="Times New Roman" w:cs="Times New Roman"/>
          <w:sz w:val="28"/>
          <w:szCs w:val="28"/>
        </w:rPr>
        <w:t xml:space="preserve">ОУ </w:t>
      </w:r>
      <w:r>
        <w:rPr>
          <w:rFonts w:ascii="Times New Roman" w:hAnsi="Times New Roman" w:cs="Times New Roman"/>
          <w:sz w:val="28"/>
          <w:szCs w:val="28"/>
        </w:rPr>
        <w:t>«Средняя школа-детский сад</w:t>
      </w:r>
      <w:r w:rsidRPr="00DF18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1853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7 им. М. Октябрьской»  </w:t>
      </w:r>
      <w:r w:rsidRPr="00DF1853">
        <w:rPr>
          <w:rFonts w:ascii="Times New Roman" w:hAnsi="Times New Roman" w:cs="Times New Roman"/>
          <w:sz w:val="28"/>
          <w:szCs w:val="28"/>
        </w:rPr>
        <w:t>ознакомлен (а).</w:t>
      </w:r>
    </w:p>
    <w:p w:rsidR="00FA6DCD" w:rsidRPr="00DF1853" w:rsidRDefault="00FA6DCD" w:rsidP="002B4D34">
      <w:pPr>
        <w:pStyle w:val="Standard"/>
        <w:spacing w:before="113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6DCD" w:rsidRPr="00DF1853" w:rsidRDefault="00FA6DCD" w:rsidP="00DF1853">
      <w:pPr>
        <w:pStyle w:val="Standard"/>
        <w:spacing w:before="113" w:after="0" w:line="240" w:lineRule="auto"/>
        <w:rPr>
          <w:rFonts w:ascii="Times New Roman" w:hAnsi="Times New Roman" w:cs="Times New Roman"/>
          <w:sz w:val="28"/>
          <w:szCs w:val="28"/>
        </w:rPr>
      </w:pPr>
      <w:r w:rsidRPr="00DF1853">
        <w:rPr>
          <w:rFonts w:ascii="Times New Roman" w:hAnsi="Times New Roman" w:cs="Times New Roman"/>
          <w:sz w:val="28"/>
          <w:szCs w:val="28"/>
        </w:rPr>
        <w:t xml:space="preserve"> «___»________20__г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Pr="00DF1853">
        <w:rPr>
          <w:rFonts w:ascii="Times New Roman" w:hAnsi="Times New Roman" w:cs="Times New Roman"/>
          <w:sz w:val="28"/>
          <w:szCs w:val="28"/>
        </w:rPr>
        <w:t>________/_____________</w:t>
      </w:r>
    </w:p>
    <w:p w:rsidR="00FA6DCD" w:rsidRPr="00DF1853" w:rsidRDefault="00FA6DCD" w:rsidP="00DF1853">
      <w:pPr>
        <w:pStyle w:val="Standard"/>
        <w:spacing w:before="113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</w:t>
      </w:r>
      <w:r w:rsidRPr="00DF1853">
        <w:rPr>
          <w:rFonts w:ascii="Times New Roman" w:hAnsi="Times New Roman" w:cs="Times New Roman"/>
          <w:sz w:val="24"/>
          <w:szCs w:val="24"/>
        </w:rPr>
        <w:t>подпись/расшифровка подписи</w:t>
      </w:r>
    </w:p>
    <w:p w:rsidR="00FA6DCD" w:rsidRPr="00DF1853" w:rsidRDefault="00FA6DCD" w:rsidP="00DF1853">
      <w:pPr>
        <w:pStyle w:val="Standard"/>
        <w:spacing w:before="113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6DCD" w:rsidRPr="00DF1853" w:rsidRDefault="00FA6DCD">
      <w:pPr>
        <w:rPr>
          <w:rFonts w:ascii="Times New Roman" w:hAnsi="Times New Roman"/>
          <w:sz w:val="28"/>
          <w:szCs w:val="28"/>
        </w:rPr>
      </w:pPr>
    </w:p>
    <w:sectPr w:rsidR="00FA6DCD" w:rsidRPr="00DF1853" w:rsidSect="00D12FCD">
      <w:pgSz w:w="11906" w:h="16838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F1853"/>
    <w:rsid w:val="002B4D34"/>
    <w:rsid w:val="004C1361"/>
    <w:rsid w:val="00691387"/>
    <w:rsid w:val="006C33F7"/>
    <w:rsid w:val="00D12FCD"/>
    <w:rsid w:val="00DF1853"/>
    <w:rsid w:val="00FA6D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33F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uiPriority w:val="99"/>
    <w:rsid w:val="00DF1853"/>
    <w:pPr>
      <w:suppressAutoHyphens/>
      <w:autoSpaceDN w:val="0"/>
      <w:spacing w:after="200" w:line="276" w:lineRule="auto"/>
      <w:textAlignment w:val="baseline"/>
    </w:pPr>
    <w:rPr>
      <w:rFonts w:eastAsia="SimSun" w:cs="F"/>
      <w:kern w:val="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31</TotalTime>
  <Pages>1</Pages>
  <Words>285</Words>
  <Characters>1629</Characters>
  <Application>Microsoft Office Outlook</Application>
  <DocSecurity>0</DocSecurity>
  <Lines>0</Lines>
  <Paragraphs>0</Paragraphs>
  <ScaleCrop>false</ScaleCrop>
  <Company>diakov.net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Adinistrator</cp:lastModifiedBy>
  <cp:revision>3</cp:revision>
  <cp:lastPrinted>2021-02-01T11:13:00Z</cp:lastPrinted>
  <dcterms:created xsi:type="dcterms:W3CDTF">2021-01-14T17:12:00Z</dcterms:created>
  <dcterms:modified xsi:type="dcterms:W3CDTF">2021-02-01T11:24:00Z</dcterms:modified>
</cp:coreProperties>
</file>